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7020DA12"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8D7CED">
        <w:rPr>
          <w:rFonts w:ascii="Arial" w:hAnsi="Arial" w:cs="Arial"/>
          <w:b/>
          <w:sz w:val="24"/>
        </w:rPr>
        <w:t>8</w:t>
      </w:r>
      <w:r w:rsidRPr="00F836E6">
        <w:rPr>
          <w:rFonts w:ascii="Arial" w:hAnsi="Arial" w:cs="Arial"/>
          <w:b/>
          <w:sz w:val="24"/>
        </w:rPr>
        <w:tab/>
      </w:r>
      <w:r w:rsidR="00365FF2" w:rsidRPr="00365FF2">
        <w:rPr>
          <w:rFonts w:ascii="Arial" w:hAnsi="Arial" w:cs="Arial"/>
          <w:b/>
          <w:sz w:val="24"/>
          <w:highlight w:val="yellow"/>
        </w:rPr>
        <w:t>Draft</w:t>
      </w:r>
      <w:r w:rsidR="009C689D">
        <w:rPr>
          <w:rFonts w:ascii="Arial" w:hAnsi="Arial" w:cs="Arial"/>
          <w:b/>
          <w:sz w:val="24"/>
          <w:highlight w:val="yellow"/>
        </w:rPr>
        <w:t>2</w:t>
      </w:r>
      <w:r w:rsidR="00365FF2" w:rsidRPr="00365FF2">
        <w:rPr>
          <w:rFonts w:ascii="Arial" w:hAnsi="Arial" w:cs="Arial"/>
          <w:b/>
          <w:sz w:val="24"/>
          <w:highlight w:val="yellow"/>
        </w:rPr>
        <w:t>-</w:t>
      </w:r>
      <w:r w:rsidR="008D7CED" w:rsidRPr="008D7CED">
        <w:rPr>
          <w:rFonts w:ascii="Arial" w:hAnsi="Arial" w:cs="Arial"/>
          <w:b/>
          <w:sz w:val="24"/>
        </w:rPr>
        <w:t>R5-254287</w:t>
      </w:r>
    </w:p>
    <w:p w14:paraId="6B3EEC23" w14:textId="308596F2" w:rsidR="00D31D1B" w:rsidRPr="00F836E6" w:rsidRDefault="006562FE" w:rsidP="00F836E6">
      <w:r w:rsidRPr="006562FE">
        <w:rPr>
          <w:rFonts w:ascii="Arial" w:hAnsi="Arial" w:cs="Arial"/>
          <w:b/>
          <w:sz w:val="24"/>
        </w:rPr>
        <w:t>Bengaluru, India, 25th Aug 2025 – 29th Aug 2025</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3160580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w:t>
      </w:r>
      <w:r w:rsidR="008D7CED">
        <w:rPr>
          <w:rFonts w:ascii="Arial" w:hAnsi="Arial" w:cs="Arial"/>
          <w:b/>
        </w:rPr>
        <w:t>8</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60276AC4"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8D7CED">
        <w:rPr>
          <w:rFonts w:ascii="Arial" w:hAnsi="Arial" w:cs="Arial"/>
        </w:rPr>
        <w:t>8</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6D0C5B49"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8D7CED">
        <w:rPr>
          <w:rFonts w:ascii="Arial" w:hAnsi="Arial"/>
          <w:lang w:val="en-US"/>
        </w:rPr>
        <w:t>8</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C0FBD">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C0FBD">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C0FBD">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C0FBD">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C0FBD">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C0FBD">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8903BC" w:rsidRPr="007D7687" w14:paraId="2B6A603E" w14:textId="77777777" w:rsidTr="00D56E93">
        <w:tc>
          <w:tcPr>
            <w:tcW w:w="14430" w:type="dxa"/>
            <w:gridSpan w:val="6"/>
            <w:shd w:val="clear" w:color="auto" w:fill="auto"/>
          </w:tcPr>
          <w:p w14:paraId="55D36F87" w14:textId="6C30BD86" w:rsidR="008903BC" w:rsidRPr="0070561D" w:rsidRDefault="008903BC" w:rsidP="008903BC">
            <w:pPr>
              <w:pStyle w:val="TAh0"/>
              <w:rPr>
                <w:rFonts w:cs="Arial"/>
                <w:sz w:val="16"/>
                <w:szCs w:val="16"/>
              </w:rPr>
            </w:pPr>
            <w:r w:rsidRPr="0070561D">
              <w:rPr>
                <w:rFonts w:cs="Arial"/>
                <w:sz w:val="16"/>
                <w:szCs w:val="16"/>
              </w:rPr>
              <w:t>No impact</w:t>
            </w:r>
          </w:p>
        </w:tc>
      </w:tr>
      <w:tr w:rsidR="00304BF4" w:rsidRPr="00FF6D2A" w14:paraId="2FF9D87A" w14:textId="77777777" w:rsidTr="005C0FBD">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8903BC" w:rsidRPr="0070561D" w14:paraId="67D1F8A4" w14:textId="77777777" w:rsidTr="0061403D">
        <w:tc>
          <w:tcPr>
            <w:tcW w:w="14430" w:type="dxa"/>
            <w:gridSpan w:val="6"/>
            <w:shd w:val="clear" w:color="auto" w:fill="auto"/>
          </w:tcPr>
          <w:p w14:paraId="13A62479" w14:textId="2F593252"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716E60BA" w14:textId="77777777" w:rsidTr="005C0FBD">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5C0FBD">
        <w:tc>
          <w:tcPr>
            <w:tcW w:w="14430" w:type="dxa"/>
            <w:gridSpan w:val="6"/>
            <w:shd w:val="clear" w:color="auto" w:fill="auto"/>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5C0FBD">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5C0FBD">
        <w:tc>
          <w:tcPr>
            <w:tcW w:w="14430" w:type="dxa"/>
            <w:gridSpan w:val="6"/>
            <w:shd w:val="clear" w:color="auto" w:fill="auto"/>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5C0FBD">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5C0FBD">
        <w:tc>
          <w:tcPr>
            <w:tcW w:w="14430" w:type="dxa"/>
            <w:gridSpan w:val="6"/>
            <w:shd w:val="clear" w:color="auto" w:fill="auto"/>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5C0FBD">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8903BC" w14:paraId="3724B994" w14:textId="77777777" w:rsidTr="005C0FBD">
        <w:tc>
          <w:tcPr>
            <w:tcW w:w="889" w:type="dxa"/>
            <w:shd w:val="clear" w:color="auto" w:fill="auto"/>
          </w:tcPr>
          <w:p w14:paraId="79023A9F" w14:textId="5BBF9A26" w:rsidR="008903BC" w:rsidRPr="007D7687" w:rsidRDefault="008903BC" w:rsidP="008903BC">
            <w:pPr>
              <w:pStyle w:val="TAh0"/>
              <w:rPr>
                <w:sz w:val="16"/>
                <w:szCs w:val="16"/>
                <w:lang w:val="en-US"/>
              </w:rPr>
            </w:pPr>
            <w:r w:rsidRPr="007D7687">
              <w:rPr>
                <w:sz w:val="16"/>
                <w:szCs w:val="16"/>
                <w:lang w:val="en-US"/>
              </w:rPr>
              <w:t>36.523-1</w:t>
            </w:r>
          </w:p>
        </w:tc>
        <w:tc>
          <w:tcPr>
            <w:tcW w:w="1360" w:type="dxa"/>
            <w:shd w:val="clear" w:color="auto" w:fill="auto"/>
          </w:tcPr>
          <w:p w14:paraId="658FD34E" w14:textId="502F8D62" w:rsidR="008903BC" w:rsidRPr="00D76024" w:rsidRDefault="008903BC" w:rsidP="008903BC">
            <w:pPr>
              <w:pStyle w:val="TAh0"/>
              <w:rPr>
                <w:b/>
                <w:bCs/>
              </w:rPr>
            </w:pPr>
            <w:r w:rsidRPr="00D76024">
              <w:rPr>
                <w:b/>
                <w:bCs/>
              </w:rPr>
              <w:t>22.1.3</w:t>
            </w:r>
          </w:p>
        </w:tc>
        <w:tc>
          <w:tcPr>
            <w:tcW w:w="4129" w:type="dxa"/>
            <w:shd w:val="clear" w:color="auto" w:fill="auto"/>
          </w:tcPr>
          <w:p w14:paraId="59AA46C1" w14:textId="50161A74" w:rsidR="008903BC" w:rsidRPr="00697357" w:rsidRDefault="00196CD8" w:rsidP="008903BC">
            <w:pPr>
              <w:pStyle w:val="TAh0"/>
            </w:pPr>
            <w:r w:rsidRPr="00196CD8">
              <w:t>NB-IoT / NTN / EPS Control Plane C</w:t>
            </w:r>
            <w:r w:rsidR="00AE3E99" w:rsidRPr="00196CD8">
              <w:t>i</w:t>
            </w:r>
            <w:r w:rsidRPr="00196CD8">
              <w:t>oT</w:t>
            </w:r>
            <w:r w:rsidR="00AE3E99">
              <w:t xml:space="preserve"> </w:t>
            </w:r>
            <w:r w:rsidRPr="00196CD8">
              <w:t>Optimization / EDT</w:t>
            </w:r>
          </w:p>
        </w:tc>
        <w:tc>
          <w:tcPr>
            <w:tcW w:w="1361" w:type="dxa"/>
            <w:shd w:val="clear" w:color="auto" w:fill="auto"/>
          </w:tcPr>
          <w:p w14:paraId="746937C5" w14:textId="77777777" w:rsidR="008903BC" w:rsidRPr="007D7687" w:rsidRDefault="008903BC" w:rsidP="008903BC">
            <w:pPr>
              <w:pStyle w:val="TAh0"/>
              <w:rPr>
                <w:rFonts w:cs="Arial"/>
                <w:b/>
                <w:bCs/>
                <w:color w:val="FF0000"/>
                <w:sz w:val="16"/>
                <w:szCs w:val="16"/>
              </w:rPr>
            </w:pPr>
          </w:p>
        </w:tc>
        <w:tc>
          <w:tcPr>
            <w:tcW w:w="4129" w:type="dxa"/>
            <w:shd w:val="clear" w:color="auto" w:fill="auto"/>
          </w:tcPr>
          <w:p w14:paraId="038D82B9" w14:textId="7B01BD7D" w:rsidR="008903BC" w:rsidRPr="00F24AC0" w:rsidRDefault="00196CD8" w:rsidP="008903BC">
            <w:pPr>
              <w:pStyle w:val="TAh0"/>
              <w:rPr>
                <w:color w:val="FF0000"/>
              </w:rPr>
            </w:pPr>
            <w:r w:rsidRPr="00196CD8">
              <w:rPr>
                <w:color w:val="FF0000"/>
              </w:rPr>
              <w:t>NB-IoT / NTN / Control Plane CIoT EPS Optimization / EDT</w:t>
            </w:r>
          </w:p>
        </w:tc>
        <w:tc>
          <w:tcPr>
            <w:tcW w:w="2562" w:type="dxa"/>
            <w:shd w:val="clear" w:color="auto" w:fill="auto"/>
          </w:tcPr>
          <w:p w14:paraId="66DC93F3" w14:textId="77495085" w:rsidR="008903BC" w:rsidRPr="007D7687" w:rsidRDefault="008903BC" w:rsidP="008903BC">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28CA7FB9" w14:textId="77777777" w:rsidTr="005C0FBD">
        <w:tc>
          <w:tcPr>
            <w:tcW w:w="14430" w:type="dxa"/>
            <w:gridSpan w:val="6"/>
            <w:shd w:val="clear" w:color="auto" w:fill="DEEAF6"/>
          </w:tcPr>
          <w:p w14:paraId="3D9F714E" w14:textId="55A908CC" w:rsidR="008903BC" w:rsidRPr="007D7687" w:rsidRDefault="008903BC" w:rsidP="008903BC">
            <w:pPr>
              <w:pStyle w:val="TAh0"/>
              <w:rPr>
                <w:rFonts w:cs="Arial"/>
                <w:b/>
                <w:sz w:val="16"/>
                <w:szCs w:val="16"/>
              </w:rPr>
            </w:pPr>
            <w:r w:rsidRPr="007D7687">
              <w:rPr>
                <w:rFonts w:cs="Arial"/>
                <w:b/>
                <w:sz w:val="16"/>
                <w:szCs w:val="16"/>
              </w:rPr>
              <w:t>37.579-2 / 37.579-4 - Mission Critical Push To Talk (MCPTT)</w:t>
            </w:r>
          </w:p>
        </w:tc>
      </w:tr>
      <w:tr w:rsidR="008903BC" w:rsidRPr="00FF6D2A" w14:paraId="78734FC1" w14:textId="77777777" w:rsidTr="005C0FBD">
        <w:tc>
          <w:tcPr>
            <w:tcW w:w="14430" w:type="dxa"/>
            <w:gridSpan w:val="6"/>
            <w:shd w:val="clear" w:color="auto" w:fill="auto"/>
          </w:tcPr>
          <w:p w14:paraId="59ADB7DC"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72E511C" w14:textId="77777777" w:rsidTr="005C0FBD">
        <w:tc>
          <w:tcPr>
            <w:tcW w:w="14430" w:type="dxa"/>
            <w:gridSpan w:val="6"/>
            <w:shd w:val="clear" w:color="auto" w:fill="DEEAF6"/>
          </w:tcPr>
          <w:p w14:paraId="54A05D76" w14:textId="44FD39CC" w:rsidR="008903BC" w:rsidRPr="007D7687" w:rsidRDefault="008903BC" w:rsidP="008903BC">
            <w:pPr>
              <w:pStyle w:val="TAh0"/>
              <w:rPr>
                <w:rFonts w:cs="Arial"/>
                <w:b/>
                <w:sz w:val="16"/>
                <w:szCs w:val="16"/>
              </w:rPr>
            </w:pPr>
            <w:r w:rsidRPr="007D7687">
              <w:rPr>
                <w:rFonts w:cs="Arial"/>
                <w:b/>
                <w:sz w:val="16"/>
                <w:szCs w:val="16"/>
              </w:rPr>
              <w:t>37.579-6 / 37.579-4 - Mission Critical Video (MCVideo)</w:t>
            </w:r>
          </w:p>
        </w:tc>
      </w:tr>
      <w:tr w:rsidR="008903BC" w:rsidRPr="00FF6D2A" w14:paraId="578554C1" w14:textId="77777777" w:rsidTr="005C0FBD">
        <w:tc>
          <w:tcPr>
            <w:tcW w:w="14430" w:type="dxa"/>
            <w:gridSpan w:val="6"/>
            <w:shd w:val="clear" w:color="auto" w:fill="auto"/>
          </w:tcPr>
          <w:p w14:paraId="7AC7A1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3A0DC639" w14:textId="77777777" w:rsidTr="005C0FBD">
        <w:tc>
          <w:tcPr>
            <w:tcW w:w="14430" w:type="dxa"/>
            <w:gridSpan w:val="6"/>
            <w:shd w:val="clear" w:color="auto" w:fill="DEEAF6"/>
          </w:tcPr>
          <w:p w14:paraId="1F2DC5E6" w14:textId="53F08557" w:rsidR="008903BC" w:rsidRPr="007D7687" w:rsidRDefault="008903BC" w:rsidP="008903BC">
            <w:pPr>
              <w:pStyle w:val="TAh0"/>
              <w:rPr>
                <w:rFonts w:cs="Arial"/>
                <w:b/>
                <w:sz w:val="16"/>
                <w:szCs w:val="16"/>
              </w:rPr>
            </w:pPr>
            <w:r w:rsidRPr="007D7687">
              <w:rPr>
                <w:rFonts w:cs="Arial"/>
                <w:b/>
                <w:sz w:val="16"/>
                <w:szCs w:val="16"/>
              </w:rPr>
              <w:t>37.579-7 / 37.579-4 - Mission Critical Data (MCData)</w:t>
            </w:r>
          </w:p>
        </w:tc>
      </w:tr>
      <w:tr w:rsidR="008903BC" w:rsidRPr="00FF6D2A" w14:paraId="01E9C950" w14:textId="77777777" w:rsidTr="005C0FBD">
        <w:tc>
          <w:tcPr>
            <w:tcW w:w="14430" w:type="dxa"/>
            <w:gridSpan w:val="6"/>
            <w:shd w:val="clear" w:color="auto" w:fill="auto"/>
          </w:tcPr>
          <w:p w14:paraId="31115B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D6DC90D" w14:textId="77777777" w:rsidTr="005C0FBD">
        <w:tc>
          <w:tcPr>
            <w:tcW w:w="14430" w:type="dxa"/>
            <w:gridSpan w:val="6"/>
            <w:shd w:val="clear" w:color="auto" w:fill="DEEAF6"/>
          </w:tcPr>
          <w:p w14:paraId="01AB8DDB" w14:textId="1AE3E6DD" w:rsidR="008903BC" w:rsidRPr="007D7687" w:rsidRDefault="008903BC" w:rsidP="008903BC">
            <w:pPr>
              <w:pStyle w:val="TAh0"/>
              <w:rPr>
                <w:rFonts w:cs="Arial"/>
                <w:b/>
                <w:sz w:val="16"/>
                <w:szCs w:val="16"/>
              </w:rPr>
            </w:pPr>
            <w:r w:rsidRPr="007D7687">
              <w:rPr>
                <w:rFonts w:cs="Arial"/>
                <w:b/>
                <w:sz w:val="16"/>
                <w:szCs w:val="16"/>
              </w:rPr>
              <w:t>37.571-1 / 37.571-3 - UTRA/E- UTRA/EPC UE positioning performance test cases</w:t>
            </w:r>
          </w:p>
        </w:tc>
      </w:tr>
      <w:tr w:rsidR="008903BC" w:rsidRPr="00FF6D2A" w14:paraId="2E8EFC69" w14:textId="77777777" w:rsidTr="005C0FBD">
        <w:tc>
          <w:tcPr>
            <w:tcW w:w="14430" w:type="dxa"/>
            <w:gridSpan w:val="6"/>
            <w:shd w:val="clear" w:color="auto" w:fill="auto"/>
          </w:tcPr>
          <w:p w14:paraId="00DCB817"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17CB13EE" w14:textId="77777777" w:rsidTr="005C0FBD">
        <w:tc>
          <w:tcPr>
            <w:tcW w:w="14430" w:type="dxa"/>
            <w:gridSpan w:val="6"/>
            <w:shd w:val="clear" w:color="auto" w:fill="DEEAF6"/>
          </w:tcPr>
          <w:p w14:paraId="21D8DE0B" w14:textId="486FE4F1" w:rsidR="008903BC" w:rsidRPr="007D7687" w:rsidRDefault="008903BC" w:rsidP="008903BC">
            <w:pPr>
              <w:pStyle w:val="TAh0"/>
              <w:rPr>
                <w:rFonts w:cs="Arial"/>
                <w:b/>
                <w:sz w:val="16"/>
                <w:szCs w:val="16"/>
              </w:rPr>
            </w:pPr>
            <w:r w:rsidRPr="007D7687">
              <w:rPr>
                <w:rFonts w:cs="Arial"/>
                <w:b/>
                <w:sz w:val="16"/>
                <w:szCs w:val="16"/>
              </w:rPr>
              <w:t>37.571-2 / 37.571-3 – E-UTRA UE positioning protocol test cases</w:t>
            </w:r>
          </w:p>
        </w:tc>
      </w:tr>
      <w:tr w:rsidR="008903BC" w:rsidRPr="00FF6D2A" w14:paraId="54A37CFA" w14:textId="77777777" w:rsidTr="005C0FBD">
        <w:tc>
          <w:tcPr>
            <w:tcW w:w="14430" w:type="dxa"/>
            <w:gridSpan w:val="6"/>
            <w:shd w:val="clear" w:color="auto" w:fill="auto"/>
          </w:tcPr>
          <w:p w14:paraId="3E761F81"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4C55D682" w14:textId="77777777" w:rsidTr="005C0FBD">
        <w:tc>
          <w:tcPr>
            <w:tcW w:w="14430" w:type="dxa"/>
            <w:gridSpan w:val="6"/>
            <w:shd w:val="clear" w:color="auto" w:fill="DEEAF6"/>
          </w:tcPr>
          <w:p w14:paraId="7AA94F58" w14:textId="57FCCA27" w:rsidR="008903BC" w:rsidRPr="007D7687" w:rsidRDefault="008903BC" w:rsidP="008903BC">
            <w:pPr>
              <w:pStyle w:val="TAh0"/>
              <w:rPr>
                <w:rFonts w:cs="Arial"/>
                <w:b/>
                <w:sz w:val="16"/>
                <w:szCs w:val="16"/>
              </w:rPr>
            </w:pPr>
            <w:r w:rsidRPr="007D7687">
              <w:rPr>
                <w:rFonts w:cs="Arial"/>
                <w:b/>
                <w:sz w:val="16"/>
                <w:szCs w:val="16"/>
              </w:rPr>
              <w:t>37.571-2 / 37.571-3 – NR UE positioning protocol test cases</w:t>
            </w:r>
          </w:p>
        </w:tc>
      </w:tr>
      <w:tr w:rsidR="008903BC" w:rsidRPr="00FF6D2A" w14:paraId="22CA87D0" w14:textId="77777777" w:rsidTr="005C0FBD">
        <w:tc>
          <w:tcPr>
            <w:tcW w:w="14430" w:type="dxa"/>
            <w:gridSpan w:val="6"/>
            <w:shd w:val="clear" w:color="auto" w:fill="auto"/>
          </w:tcPr>
          <w:p w14:paraId="1EFE7490"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23F3340E" w14:textId="77777777" w:rsidTr="005C0FBD">
        <w:tc>
          <w:tcPr>
            <w:tcW w:w="14430" w:type="dxa"/>
            <w:gridSpan w:val="6"/>
            <w:shd w:val="clear" w:color="auto" w:fill="DEEAF6"/>
          </w:tcPr>
          <w:p w14:paraId="63ED5C1A" w14:textId="4A301975" w:rsidR="008903BC" w:rsidRPr="0070561D" w:rsidRDefault="008903BC" w:rsidP="008903BC">
            <w:pPr>
              <w:pStyle w:val="TAh0"/>
              <w:rPr>
                <w:rFonts w:cs="Arial"/>
                <w:b/>
                <w:sz w:val="16"/>
                <w:szCs w:val="16"/>
              </w:rPr>
            </w:pPr>
            <w:r w:rsidRPr="0070561D">
              <w:rPr>
                <w:rFonts w:cs="Arial"/>
                <w:b/>
                <w:sz w:val="16"/>
                <w:szCs w:val="16"/>
              </w:rPr>
              <w:t>38.521-1 / 38.522– NR FR1 RF test cases</w:t>
            </w:r>
          </w:p>
        </w:tc>
      </w:tr>
      <w:tr w:rsidR="008903BC" w:rsidRPr="00FF6D2A" w14:paraId="368A66BE" w14:textId="77777777" w:rsidTr="005C0FBD">
        <w:tc>
          <w:tcPr>
            <w:tcW w:w="889" w:type="dxa"/>
            <w:shd w:val="clear" w:color="auto" w:fill="auto"/>
          </w:tcPr>
          <w:p w14:paraId="04B5ECD6" w14:textId="77777777" w:rsidR="008903BC" w:rsidRDefault="008903BC" w:rsidP="008903BC">
            <w:pPr>
              <w:pStyle w:val="TAh0"/>
              <w:rPr>
                <w:sz w:val="16"/>
                <w:szCs w:val="16"/>
                <w:lang w:val="en-US"/>
              </w:rPr>
            </w:pPr>
            <w:r w:rsidRPr="009C6FE6">
              <w:rPr>
                <w:sz w:val="16"/>
                <w:szCs w:val="16"/>
                <w:lang w:val="en-US"/>
              </w:rPr>
              <w:t>38.521-1</w:t>
            </w:r>
          </w:p>
          <w:p w14:paraId="6D02DEFD" w14:textId="771EDDFB" w:rsidR="008903BC" w:rsidRPr="009C6FE6" w:rsidRDefault="008903BC" w:rsidP="008903BC">
            <w:pPr>
              <w:pStyle w:val="TAh0"/>
              <w:rPr>
                <w:sz w:val="16"/>
                <w:szCs w:val="16"/>
                <w:lang w:val="en-US"/>
              </w:rPr>
            </w:pPr>
          </w:p>
        </w:tc>
        <w:tc>
          <w:tcPr>
            <w:tcW w:w="1360" w:type="dxa"/>
            <w:shd w:val="clear" w:color="auto" w:fill="auto"/>
          </w:tcPr>
          <w:p w14:paraId="22317EE2" w14:textId="2B12EA40" w:rsidR="008903BC" w:rsidRPr="009C6FE6" w:rsidRDefault="0007480D" w:rsidP="008903BC">
            <w:pPr>
              <w:pStyle w:val="TAh0"/>
              <w:rPr>
                <w:rFonts w:cs="Arial"/>
                <w:b/>
                <w:bCs/>
                <w:sz w:val="16"/>
                <w:szCs w:val="16"/>
                <w:highlight w:val="yellow"/>
              </w:rPr>
            </w:pPr>
            <w:r w:rsidRPr="0007480D">
              <w:rPr>
                <w:b/>
                <w:bCs/>
              </w:rPr>
              <w:t>6.2E.3.2</w:t>
            </w:r>
          </w:p>
        </w:tc>
        <w:tc>
          <w:tcPr>
            <w:tcW w:w="4129" w:type="dxa"/>
            <w:shd w:val="clear" w:color="auto" w:fill="auto"/>
          </w:tcPr>
          <w:p w14:paraId="5FDD5806" w14:textId="62B1AE3B" w:rsidR="008903BC" w:rsidRPr="00C740D4" w:rsidRDefault="00632C1E" w:rsidP="008903BC">
            <w:pPr>
              <w:pStyle w:val="TAh0"/>
              <w:rPr>
                <w:rFonts w:cs="Arial"/>
                <w:sz w:val="16"/>
                <w:szCs w:val="16"/>
                <w:highlight w:val="yellow"/>
              </w:rPr>
            </w:pPr>
            <w:r w:rsidRPr="00632C1E">
              <w:t>UE maximum output power reduction for V2X / concurrent operation</w:t>
            </w:r>
          </w:p>
        </w:tc>
        <w:tc>
          <w:tcPr>
            <w:tcW w:w="1361" w:type="dxa"/>
            <w:shd w:val="clear" w:color="auto" w:fill="auto"/>
          </w:tcPr>
          <w:p w14:paraId="4986D9A9" w14:textId="1A802020" w:rsidR="008903BC" w:rsidRPr="009C6FE6" w:rsidRDefault="008903BC" w:rsidP="008903BC">
            <w:pPr>
              <w:pStyle w:val="TAh0"/>
              <w:rPr>
                <w:rFonts w:cs="Arial"/>
                <w:b/>
                <w:bCs/>
                <w:color w:val="FF0000"/>
                <w:sz w:val="16"/>
                <w:szCs w:val="16"/>
                <w:highlight w:val="yellow"/>
              </w:rPr>
            </w:pPr>
          </w:p>
        </w:tc>
        <w:tc>
          <w:tcPr>
            <w:tcW w:w="4129" w:type="dxa"/>
            <w:shd w:val="clear" w:color="auto" w:fill="auto"/>
          </w:tcPr>
          <w:p w14:paraId="55590F6C" w14:textId="5C433CCB" w:rsidR="008903BC" w:rsidRPr="009C6FE6" w:rsidRDefault="00632C1E" w:rsidP="008903BC">
            <w:pPr>
              <w:pStyle w:val="TAh0"/>
              <w:rPr>
                <w:rFonts w:cs="Arial"/>
                <w:color w:val="FF0000"/>
                <w:sz w:val="16"/>
                <w:szCs w:val="16"/>
                <w:highlight w:val="yellow"/>
              </w:rPr>
            </w:pPr>
            <w:r w:rsidRPr="00632C1E">
              <w:rPr>
                <w:color w:val="FF0000"/>
              </w:rPr>
              <w:t>UE additional maximum output power reduction for V2X / concurrent operation</w:t>
            </w:r>
          </w:p>
        </w:tc>
        <w:tc>
          <w:tcPr>
            <w:tcW w:w="2562" w:type="dxa"/>
            <w:shd w:val="clear" w:color="auto" w:fill="auto"/>
          </w:tcPr>
          <w:p w14:paraId="54B172B5" w14:textId="2D7AFFBD" w:rsidR="008903BC" w:rsidRPr="00C740D4" w:rsidRDefault="008903BC" w:rsidP="008903BC">
            <w:pPr>
              <w:pStyle w:val="TAh0"/>
              <w:rPr>
                <w:rFonts w:cs="Arial"/>
                <w:sz w:val="16"/>
                <w:szCs w:val="16"/>
                <w:highlight w:val="yellow"/>
              </w:rPr>
            </w:pPr>
            <w:r w:rsidRPr="00054127">
              <w:rPr>
                <w:rFonts w:cs="Arial"/>
                <w:sz w:val="16"/>
                <w:szCs w:val="16"/>
              </w:rPr>
              <w:t>Test case title updated</w:t>
            </w:r>
          </w:p>
        </w:tc>
      </w:tr>
      <w:tr w:rsidR="00095DED" w:rsidRPr="00FF6D2A" w14:paraId="1A2CFA50" w14:textId="77777777" w:rsidTr="005C0FBD">
        <w:tc>
          <w:tcPr>
            <w:tcW w:w="889" w:type="dxa"/>
            <w:shd w:val="clear" w:color="auto" w:fill="auto"/>
          </w:tcPr>
          <w:p w14:paraId="6D9CF8A8" w14:textId="77777777" w:rsidR="00095DED" w:rsidRPr="0057017F" w:rsidRDefault="00095DED" w:rsidP="00095DED">
            <w:pPr>
              <w:pStyle w:val="TAh0"/>
              <w:rPr>
                <w:sz w:val="16"/>
                <w:szCs w:val="16"/>
                <w:highlight w:val="yellow"/>
                <w:lang w:val="en-US"/>
              </w:rPr>
            </w:pPr>
            <w:r w:rsidRPr="0057017F">
              <w:rPr>
                <w:sz w:val="16"/>
                <w:szCs w:val="16"/>
                <w:highlight w:val="yellow"/>
                <w:lang w:val="en-US"/>
              </w:rPr>
              <w:t>38.521-1</w:t>
            </w:r>
          </w:p>
          <w:p w14:paraId="373B285F" w14:textId="77777777" w:rsidR="00095DED" w:rsidRPr="009C6FE6" w:rsidRDefault="00095DED" w:rsidP="00095DED">
            <w:pPr>
              <w:pStyle w:val="TAh0"/>
              <w:rPr>
                <w:sz w:val="16"/>
                <w:szCs w:val="16"/>
                <w:lang w:val="en-US"/>
              </w:rPr>
            </w:pPr>
          </w:p>
        </w:tc>
        <w:tc>
          <w:tcPr>
            <w:tcW w:w="1360" w:type="dxa"/>
            <w:shd w:val="clear" w:color="auto" w:fill="auto"/>
          </w:tcPr>
          <w:p w14:paraId="738885B2" w14:textId="39FC2683" w:rsidR="00095DED" w:rsidRPr="0007480D" w:rsidRDefault="00095DED" w:rsidP="00095DED">
            <w:pPr>
              <w:pStyle w:val="TAh0"/>
              <w:rPr>
                <w:b/>
                <w:bCs/>
              </w:rPr>
            </w:pPr>
            <w:r w:rsidRPr="0057017F">
              <w:rPr>
                <w:b/>
                <w:bCs/>
                <w:highlight w:val="yellow"/>
              </w:rPr>
              <w:t>6.2D.3</w:t>
            </w:r>
          </w:p>
        </w:tc>
        <w:tc>
          <w:tcPr>
            <w:tcW w:w="4129" w:type="dxa"/>
            <w:shd w:val="clear" w:color="auto" w:fill="auto"/>
          </w:tcPr>
          <w:p w14:paraId="577DFEEA" w14:textId="195E5592" w:rsidR="00095DED" w:rsidRPr="00632C1E" w:rsidRDefault="00095DED" w:rsidP="00095DED">
            <w:pPr>
              <w:pStyle w:val="TAh0"/>
            </w:pPr>
            <w:r w:rsidRPr="0057017F">
              <w:rPr>
                <w:highlight w:val="yellow"/>
              </w:rPr>
              <w:t>UE additional maximum output power reduction for UL MIMO</w:t>
            </w:r>
          </w:p>
        </w:tc>
        <w:tc>
          <w:tcPr>
            <w:tcW w:w="1361" w:type="dxa"/>
            <w:shd w:val="clear" w:color="auto" w:fill="auto"/>
          </w:tcPr>
          <w:p w14:paraId="17A93D96" w14:textId="77777777" w:rsidR="00095DED" w:rsidRPr="009C6FE6" w:rsidRDefault="00095DED" w:rsidP="00095DED">
            <w:pPr>
              <w:pStyle w:val="TAh0"/>
              <w:rPr>
                <w:rFonts w:cs="Arial"/>
                <w:b/>
                <w:bCs/>
                <w:color w:val="FF0000"/>
                <w:sz w:val="16"/>
                <w:szCs w:val="16"/>
                <w:highlight w:val="yellow"/>
              </w:rPr>
            </w:pPr>
          </w:p>
        </w:tc>
        <w:tc>
          <w:tcPr>
            <w:tcW w:w="4129" w:type="dxa"/>
            <w:shd w:val="clear" w:color="auto" w:fill="auto"/>
          </w:tcPr>
          <w:p w14:paraId="52AC7085" w14:textId="77777777" w:rsidR="00095DED" w:rsidRPr="00632C1E" w:rsidRDefault="00095DED" w:rsidP="00095DED">
            <w:pPr>
              <w:pStyle w:val="TAh0"/>
              <w:rPr>
                <w:color w:val="FF0000"/>
              </w:rPr>
            </w:pPr>
          </w:p>
        </w:tc>
        <w:tc>
          <w:tcPr>
            <w:tcW w:w="2562" w:type="dxa"/>
            <w:shd w:val="clear" w:color="auto" w:fill="auto"/>
          </w:tcPr>
          <w:p w14:paraId="3C656DAA" w14:textId="53057DAE" w:rsidR="00095DED" w:rsidRPr="00054127" w:rsidRDefault="00095DED" w:rsidP="00095DED">
            <w:pPr>
              <w:pStyle w:val="TAh0"/>
              <w:rPr>
                <w:rFonts w:cs="Arial"/>
                <w:sz w:val="16"/>
                <w:szCs w:val="16"/>
              </w:rPr>
            </w:pPr>
            <w:r w:rsidRPr="0057017F">
              <w:rPr>
                <w:rFonts w:cs="Arial"/>
                <w:sz w:val="16"/>
                <w:szCs w:val="16"/>
                <w:highlight w:val="yellow"/>
              </w:rPr>
              <w:t>The applicability of the TC has been restricted to UEs supporting 5GS FR1 and 2-layer codebook based UL MIMO. The TC is not applicable for UEs supporting only ULFPTx and not 2-layer codebook based UL MIMO.</w:t>
            </w:r>
          </w:p>
        </w:tc>
      </w:tr>
      <w:tr w:rsidR="00095DED" w:rsidRPr="00FF6D2A" w14:paraId="73D67712" w14:textId="77777777" w:rsidTr="005C0FBD">
        <w:tc>
          <w:tcPr>
            <w:tcW w:w="889" w:type="dxa"/>
            <w:shd w:val="clear" w:color="auto" w:fill="auto"/>
          </w:tcPr>
          <w:p w14:paraId="14B36C88" w14:textId="77777777" w:rsidR="00095DED" w:rsidRPr="0057017F" w:rsidRDefault="00095DED" w:rsidP="00095DED">
            <w:pPr>
              <w:pStyle w:val="TAh0"/>
              <w:rPr>
                <w:sz w:val="16"/>
                <w:szCs w:val="16"/>
                <w:highlight w:val="yellow"/>
                <w:lang w:val="en-US"/>
              </w:rPr>
            </w:pPr>
            <w:r w:rsidRPr="0057017F">
              <w:rPr>
                <w:sz w:val="16"/>
                <w:szCs w:val="16"/>
                <w:highlight w:val="yellow"/>
                <w:lang w:val="en-US"/>
              </w:rPr>
              <w:lastRenderedPageBreak/>
              <w:t>38.521-1</w:t>
            </w:r>
          </w:p>
          <w:p w14:paraId="08BBAAB7" w14:textId="77777777" w:rsidR="00095DED" w:rsidRPr="009C6FE6" w:rsidRDefault="00095DED" w:rsidP="00095DED">
            <w:pPr>
              <w:pStyle w:val="TAh0"/>
              <w:rPr>
                <w:sz w:val="16"/>
                <w:szCs w:val="16"/>
                <w:lang w:val="en-US"/>
              </w:rPr>
            </w:pPr>
          </w:p>
        </w:tc>
        <w:tc>
          <w:tcPr>
            <w:tcW w:w="1360" w:type="dxa"/>
            <w:shd w:val="clear" w:color="auto" w:fill="auto"/>
          </w:tcPr>
          <w:p w14:paraId="2290D5BF" w14:textId="42575B99" w:rsidR="00095DED" w:rsidRPr="0007480D" w:rsidRDefault="00095DED" w:rsidP="00095DED">
            <w:pPr>
              <w:pStyle w:val="TAh0"/>
              <w:rPr>
                <w:b/>
                <w:bCs/>
              </w:rPr>
            </w:pPr>
            <w:r w:rsidRPr="0057017F">
              <w:rPr>
                <w:b/>
                <w:bCs/>
                <w:highlight w:val="yellow"/>
              </w:rPr>
              <w:t>6.5D.2.3</w:t>
            </w:r>
          </w:p>
        </w:tc>
        <w:tc>
          <w:tcPr>
            <w:tcW w:w="4129" w:type="dxa"/>
            <w:shd w:val="clear" w:color="auto" w:fill="auto"/>
          </w:tcPr>
          <w:p w14:paraId="2964BAC2" w14:textId="2C61CD48" w:rsidR="00095DED" w:rsidRPr="00632C1E" w:rsidRDefault="00095DED" w:rsidP="00095DED">
            <w:pPr>
              <w:pStyle w:val="TAh0"/>
            </w:pPr>
            <w:r w:rsidRPr="0057017F">
              <w:rPr>
                <w:highlight w:val="yellow"/>
              </w:rPr>
              <w:t>Additional spectrum emission mask for UL MIMO</w:t>
            </w:r>
          </w:p>
        </w:tc>
        <w:tc>
          <w:tcPr>
            <w:tcW w:w="1361" w:type="dxa"/>
            <w:shd w:val="clear" w:color="auto" w:fill="auto"/>
          </w:tcPr>
          <w:p w14:paraId="185D6B10" w14:textId="77777777" w:rsidR="00095DED" w:rsidRPr="009C6FE6" w:rsidRDefault="00095DED" w:rsidP="00095DED">
            <w:pPr>
              <w:pStyle w:val="TAh0"/>
              <w:rPr>
                <w:rFonts w:cs="Arial"/>
                <w:b/>
                <w:bCs/>
                <w:color w:val="FF0000"/>
                <w:sz w:val="16"/>
                <w:szCs w:val="16"/>
                <w:highlight w:val="yellow"/>
              </w:rPr>
            </w:pPr>
          </w:p>
        </w:tc>
        <w:tc>
          <w:tcPr>
            <w:tcW w:w="4129" w:type="dxa"/>
            <w:shd w:val="clear" w:color="auto" w:fill="auto"/>
          </w:tcPr>
          <w:p w14:paraId="52E0FC55" w14:textId="77777777" w:rsidR="00095DED" w:rsidRPr="00632C1E" w:rsidRDefault="00095DED" w:rsidP="00095DED">
            <w:pPr>
              <w:pStyle w:val="TAh0"/>
              <w:rPr>
                <w:color w:val="FF0000"/>
              </w:rPr>
            </w:pPr>
          </w:p>
        </w:tc>
        <w:tc>
          <w:tcPr>
            <w:tcW w:w="2562" w:type="dxa"/>
            <w:shd w:val="clear" w:color="auto" w:fill="auto"/>
          </w:tcPr>
          <w:p w14:paraId="1C3D3993" w14:textId="3F0D0EAF" w:rsidR="00095DED" w:rsidRPr="00054127" w:rsidRDefault="00095DED" w:rsidP="00095DED">
            <w:pPr>
              <w:pStyle w:val="TAh0"/>
              <w:rPr>
                <w:rFonts w:cs="Arial"/>
                <w:sz w:val="16"/>
                <w:szCs w:val="16"/>
              </w:rPr>
            </w:pPr>
            <w:r w:rsidRPr="0057017F">
              <w:rPr>
                <w:highlight w:val="yellow"/>
              </w:rPr>
              <w:t>The applicability of the TC has been restricted to UEs supporting 5GS FR1 and 2-layer codebook based UL MIMO. The TC is not applicable for UEs supporting only ULFPTx and not 2-layer codebook based UL MIMO.</w:t>
            </w:r>
          </w:p>
        </w:tc>
      </w:tr>
      <w:tr w:rsidR="00095DED" w:rsidRPr="00FF6D2A" w14:paraId="41A3E41D" w14:textId="77777777" w:rsidTr="005C0FBD">
        <w:tc>
          <w:tcPr>
            <w:tcW w:w="889" w:type="dxa"/>
            <w:shd w:val="clear" w:color="auto" w:fill="auto"/>
          </w:tcPr>
          <w:p w14:paraId="72F92D02" w14:textId="77777777" w:rsidR="00095DED" w:rsidRPr="0057017F" w:rsidRDefault="00095DED" w:rsidP="00095DED">
            <w:pPr>
              <w:pStyle w:val="TAh0"/>
              <w:rPr>
                <w:sz w:val="16"/>
                <w:szCs w:val="16"/>
                <w:highlight w:val="yellow"/>
                <w:lang w:val="en-US"/>
              </w:rPr>
            </w:pPr>
            <w:r w:rsidRPr="0057017F">
              <w:rPr>
                <w:sz w:val="16"/>
                <w:szCs w:val="16"/>
                <w:highlight w:val="yellow"/>
                <w:lang w:val="en-US"/>
              </w:rPr>
              <w:t>38.521-1</w:t>
            </w:r>
          </w:p>
          <w:p w14:paraId="5B9CFD77" w14:textId="77777777" w:rsidR="00095DED" w:rsidRPr="009C6FE6" w:rsidRDefault="00095DED" w:rsidP="00095DED">
            <w:pPr>
              <w:pStyle w:val="TAh0"/>
              <w:rPr>
                <w:sz w:val="16"/>
                <w:szCs w:val="16"/>
                <w:lang w:val="en-US"/>
              </w:rPr>
            </w:pPr>
          </w:p>
        </w:tc>
        <w:tc>
          <w:tcPr>
            <w:tcW w:w="1360" w:type="dxa"/>
            <w:shd w:val="clear" w:color="auto" w:fill="auto"/>
          </w:tcPr>
          <w:p w14:paraId="30B49AEB" w14:textId="5C4092F8" w:rsidR="00095DED" w:rsidRPr="0007480D" w:rsidRDefault="00095DED" w:rsidP="00095DED">
            <w:pPr>
              <w:pStyle w:val="TAh0"/>
              <w:rPr>
                <w:b/>
                <w:bCs/>
              </w:rPr>
            </w:pPr>
            <w:r w:rsidRPr="0057017F">
              <w:rPr>
                <w:b/>
                <w:bCs/>
                <w:highlight w:val="yellow"/>
              </w:rPr>
              <w:t>6.5D.2.4.2</w:t>
            </w:r>
          </w:p>
        </w:tc>
        <w:tc>
          <w:tcPr>
            <w:tcW w:w="4129" w:type="dxa"/>
            <w:shd w:val="clear" w:color="auto" w:fill="auto"/>
          </w:tcPr>
          <w:p w14:paraId="1BA7F74D" w14:textId="34532E01" w:rsidR="00095DED" w:rsidRPr="00632C1E" w:rsidRDefault="00095DED" w:rsidP="00095DED">
            <w:pPr>
              <w:pStyle w:val="TAh0"/>
            </w:pPr>
            <w:r w:rsidRPr="0057017F">
              <w:rPr>
                <w:highlight w:val="yellow"/>
              </w:rPr>
              <w:t>UTRA ACLR for UL MIMO</w:t>
            </w:r>
          </w:p>
        </w:tc>
        <w:tc>
          <w:tcPr>
            <w:tcW w:w="1361" w:type="dxa"/>
            <w:shd w:val="clear" w:color="auto" w:fill="auto"/>
          </w:tcPr>
          <w:p w14:paraId="15C6F4DB" w14:textId="77777777" w:rsidR="00095DED" w:rsidRPr="009C6FE6" w:rsidRDefault="00095DED" w:rsidP="00095DED">
            <w:pPr>
              <w:pStyle w:val="TAh0"/>
              <w:rPr>
                <w:rFonts w:cs="Arial"/>
                <w:b/>
                <w:bCs/>
                <w:color w:val="FF0000"/>
                <w:sz w:val="16"/>
                <w:szCs w:val="16"/>
                <w:highlight w:val="yellow"/>
              </w:rPr>
            </w:pPr>
          </w:p>
        </w:tc>
        <w:tc>
          <w:tcPr>
            <w:tcW w:w="4129" w:type="dxa"/>
            <w:shd w:val="clear" w:color="auto" w:fill="auto"/>
          </w:tcPr>
          <w:p w14:paraId="0CAC2BA9" w14:textId="77777777" w:rsidR="00095DED" w:rsidRPr="00632C1E" w:rsidRDefault="00095DED" w:rsidP="00095DED">
            <w:pPr>
              <w:pStyle w:val="TAh0"/>
              <w:rPr>
                <w:color w:val="FF0000"/>
              </w:rPr>
            </w:pPr>
          </w:p>
        </w:tc>
        <w:tc>
          <w:tcPr>
            <w:tcW w:w="2562" w:type="dxa"/>
            <w:shd w:val="clear" w:color="auto" w:fill="auto"/>
          </w:tcPr>
          <w:p w14:paraId="4413AB6A" w14:textId="7618A424" w:rsidR="00095DED" w:rsidRPr="00054127" w:rsidRDefault="00095DED" w:rsidP="00095DED">
            <w:pPr>
              <w:pStyle w:val="TAh0"/>
              <w:rPr>
                <w:rFonts w:cs="Arial"/>
                <w:sz w:val="16"/>
                <w:szCs w:val="16"/>
              </w:rPr>
            </w:pPr>
            <w:r w:rsidRPr="0057017F">
              <w:rPr>
                <w:highlight w:val="yellow"/>
              </w:rPr>
              <w:t>The applicability of the TC has been restricted to UEs supporting 5GS FR1 and 2-layer codebook based UL MIMO. The TC is not applicable for UEs supporting only ULFPTx and not 2-layer codebook based UL MIMO.</w:t>
            </w:r>
          </w:p>
        </w:tc>
      </w:tr>
      <w:tr w:rsidR="00095DED" w:rsidRPr="00FF6D2A" w14:paraId="09B54E2A" w14:textId="77777777" w:rsidTr="005C0FBD">
        <w:tc>
          <w:tcPr>
            <w:tcW w:w="889" w:type="dxa"/>
            <w:shd w:val="clear" w:color="auto" w:fill="auto"/>
          </w:tcPr>
          <w:p w14:paraId="45BF7E1D" w14:textId="77777777" w:rsidR="00095DED" w:rsidRPr="009C6FE6" w:rsidRDefault="00095DED" w:rsidP="00095DED">
            <w:pPr>
              <w:pStyle w:val="TAh0"/>
              <w:rPr>
                <w:sz w:val="16"/>
                <w:szCs w:val="16"/>
                <w:lang w:val="en-US"/>
              </w:rPr>
            </w:pPr>
          </w:p>
        </w:tc>
        <w:tc>
          <w:tcPr>
            <w:tcW w:w="1360" w:type="dxa"/>
            <w:shd w:val="clear" w:color="auto" w:fill="auto"/>
          </w:tcPr>
          <w:p w14:paraId="5E5604F6" w14:textId="77777777" w:rsidR="00095DED" w:rsidRPr="0007480D" w:rsidRDefault="00095DED" w:rsidP="00095DED">
            <w:pPr>
              <w:pStyle w:val="TAh0"/>
              <w:rPr>
                <w:b/>
                <w:bCs/>
              </w:rPr>
            </w:pPr>
          </w:p>
        </w:tc>
        <w:tc>
          <w:tcPr>
            <w:tcW w:w="4129" w:type="dxa"/>
            <w:shd w:val="clear" w:color="auto" w:fill="auto"/>
          </w:tcPr>
          <w:p w14:paraId="250936D2" w14:textId="77777777" w:rsidR="00095DED" w:rsidRPr="00632C1E" w:rsidRDefault="00095DED" w:rsidP="00095DED">
            <w:pPr>
              <w:pStyle w:val="TAh0"/>
            </w:pPr>
          </w:p>
        </w:tc>
        <w:tc>
          <w:tcPr>
            <w:tcW w:w="1361" w:type="dxa"/>
            <w:shd w:val="clear" w:color="auto" w:fill="auto"/>
          </w:tcPr>
          <w:p w14:paraId="6D88EDE1" w14:textId="77777777" w:rsidR="00095DED" w:rsidRPr="009C6FE6" w:rsidRDefault="00095DED" w:rsidP="00095DED">
            <w:pPr>
              <w:pStyle w:val="TAh0"/>
              <w:rPr>
                <w:rFonts w:cs="Arial"/>
                <w:b/>
                <w:bCs/>
                <w:color w:val="FF0000"/>
                <w:sz w:val="16"/>
                <w:szCs w:val="16"/>
                <w:highlight w:val="yellow"/>
              </w:rPr>
            </w:pPr>
          </w:p>
        </w:tc>
        <w:tc>
          <w:tcPr>
            <w:tcW w:w="4129" w:type="dxa"/>
            <w:shd w:val="clear" w:color="auto" w:fill="auto"/>
          </w:tcPr>
          <w:p w14:paraId="391AB78A" w14:textId="77777777" w:rsidR="00095DED" w:rsidRPr="00632C1E" w:rsidRDefault="00095DED" w:rsidP="00095DED">
            <w:pPr>
              <w:pStyle w:val="TAh0"/>
              <w:rPr>
                <w:color w:val="FF0000"/>
              </w:rPr>
            </w:pPr>
          </w:p>
        </w:tc>
        <w:tc>
          <w:tcPr>
            <w:tcW w:w="2562" w:type="dxa"/>
            <w:shd w:val="clear" w:color="auto" w:fill="auto"/>
          </w:tcPr>
          <w:p w14:paraId="51000B10" w14:textId="77777777" w:rsidR="00095DED" w:rsidRPr="00054127" w:rsidRDefault="00095DED" w:rsidP="00095DED">
            <w:pPr>
              <w:pStyle w:val="TAh0"/>
              <w:rPr>
                <w:rFonts w:cs="Arial"/>
                <w:sz w:val="16"/>
                <w:szCs w:val="16"/>
              </w:rPr>
            </w:pPr>
          </w:p>
        </w:tc>
      </w:tr>
      <w:tr w:rsidR="00095DED" w:rsidRPr="00FF6D2A" w14:paraId="63684265" w14:textId="77777777" w:rsidTr="005C0FBD">
        <w:tc>
          <w:tcPr>
            <w:tcW w:w="14430" w:type="dxa"/>
            <w:gridSpan w:val="6"/>
            <w:shd w:val="clear" w:color="auto" w:fill="DEEAF6"/>
          </w:tcPr>
          <w:p w14:paraId="413683BA" w14:textId="156394EC" w:rsidR="00095DED" w:rsidRPr="0070561D" w:rsidRDefault="00095DED" w:rsidP="00095DED">
            <w:pPr>
              <w:pStyle w:val="TAh0"/>
              <w:rPr>
                <w:rFonts w:cs="Arial"/>
                <w:b/>
                <w:sz w:val="16"/>
                <w:szCs w:val="16"/>
              </w:rPr>
            </w:pPr>
            <w:r w:rsidRPr="0070561D">
              <w:rPr>
                <w:rFonts w:cs="Arial"/>
                <w:b/>
                <w:sz w:val="16"/>
                <w:szCs w:val="16"/>
              </w:rPr>
              <w:t>38.521-2 / 38.522 – NR FR2 RF test cases</w:t>
            </w:r>
          </w:p>
        </w:tc>
      </w:tr>
      <w:tr w:rsidR="00095DED" w:rsidRPr="00FF6D2A" w14:paraId="3924CC8F" w14:textId="77777777" w:rsidTr="005C0FBD">
        <w:tc>
          <w:tcPr>
            <w:tcW w:w="14430" w:type="dxa"/>
            <w:gridSpan w:val="6"/>
            <w:shd w:val="clear" w:color="auto" w:fill="auto"/>
          </w:tcPr>
          <w:p w14:paraId="301BE4C9" w14:textId="12CC4FF0" w:rsidR="00095DED" w:rsidRPr="0070561D" w:rsidRDefault="00095DED" w:rsidP="00095DED">
            <w:pPr>
              <w:pStyle w:val="TAh0"/>
              <w:rPr>
                <w:rFonts w:cs="Arial"/>
                <w:sz w:val="16"/>
                <w:szCs w:val="16"/>
              </w:rPr>
            </w:pPr>
            <w:r w:rsidRPr="0070561D">
              <w:rPr>
                <w:rFonts w:cs="Arial"/>
                <w:sz w:val="16"/>
                <w:szCs w:val="16"/>
              </w:rPr>
              <w:t>No impact</w:t>
            </w:r>
          </w:p>
        </w:tc>
      </w:tr>
      <w:tr w:rsidR="00095DED" w:rsidRPr="00FF6D2A" w14:paraId="04118185" w14:textId="77777777" w:rsidTr="005C0FBD">
        <w:tc>
          <w:tcPr>
            <w:tcW w:w="14430" w:type="dxa"/>
            <w:gridSpan w:val="6"/>
            <w:shd w:val="clear" w:color="auto" w:fill="DEEAF6"/>
          </w:tcPr>
          <w:p w14:paraId="5D6EF09C" w14:textId="535F001A" w:rsidR="00095DED" w:rsidRPr="0070561D" w:rsidRDefault="00095DED" w:rsidP="00095DED">
            <w:pPr>
              <w:pStyle w:val="TAh0"/>
              <w:rPr>
                <w:rFonts w:cs="Arial"/>
                <w:b/>
                <w:sz w:val="16"/>
                <w:szCs w:val="16"/>
              </w:rPr>
            </w:pPr>
            <w:r w:rsidRPr="0070561D">
              <w:rPr>
                <w:rFonts w:cs="Arial"/>
                <w:b/>
                <w:sz w:val="16"/>
                <w:szCs w:val="16"/>
              </w:rPr>
              <w:t>38.521-3 / 38.522 – EN-DC and NR FR1 + FR2 RF test cases</w:t>
            </w:r>
          </w:p>
        </w:tc>
      </w:tr>
      <w:tr w:rsidR="00095DED" w:rsidRPr="00FF6D2A" w14:paraId="71FC1707" w14:textId="77777777" w:rsidTr="005C0FBD">
        <w:tc>
          <w:tcPr>
            <w:tcW w:w="14430" w:type="dxa"/>
            <w:gridSpan w:val="6"/>
            <w:shd w:val="clear" w:color="auto" w:fill="auto"/>
          </w:tcPr>
          <w:p w14:paraId="067C84B7" w14:textId="4D7ED9FE" w:rsidR="00095DED" w:rsidRPr="0070561D" w:rsidRDefault="00095DED" w:rsidP="00095DED">
            <w:pPr>
              <w:pStyle w:val="TAh0"/>
              <w:rPr>
                <w:rFonts w:cs="Arial"/>
                <w:sz w:val="16"/>
                <w:szCs w:val="16"/>
              </w:rPr>
            </w:pPr>
            <w:r w:rsidRPr="0070561D">
              <w:rPr>
                <w:rFonts w:cs="Arial"/>
                <w:sz w:val="16"/>
                <w:szCs w:val="16"/>
              </w:rPr>
              <w:t>No impact</w:t>
            </w:r>
          </w:p>
        </w:tc>
      </w:tr>
      <w:tr w:rsidR="00095DED" w:rsidRPr="00FF6D2A" w14:paraId="2122439B" w14:textId="77777777" w:rsidTr="005C0FBD">
        <w:tc>
          <w:tcPr>
            <w:tcW w:w="14430" w:type="dxa"/>
            <w:gridSpan w:val="6"/>
            <w:shd w:val="clear" w:color="auto" w:fill="DEEAF6"/>
          </w:tcPr>
          <w:p w14:paraId="47BFB8D3" w14:textId="6A07632A" w:rsidR="00095DED" w:rsidRPr="0070561D" w:rsidRDefault="00095DED" w:rsidP="00095DED">
            <w:pPr>
              <w:pStyle w:val="TAh0"/>
              <w:rPr>
                <w:rFonts w:cs="Arial"/>
                <w:b/>
                <w:sz w:val="16"/>
                <w:szCs w:val="16"/>
              </w:rPr>
            </w:pPr>
            <w:r w:rsidRPr="0070561D">
              <w:rPr>
                <w:rFonts w:cs="Arial"/>
                <w:b/>
                <w:sz w:val="16"/>
                <w:szCs w:val="16"/>
              </w:rPr>
              <w:t>38.521-4 / 38.522 – EN-DC and NR FR1 + FR2 performance test cases</w:t>
            </w:r>
          </w:p>
        </w:tc>
      </w:tr>
      <w:tr w:rsidR="00095DED" w:rsidRPr="00FF6D2A" w14:paraId="278F3F8D" w14:textId="77777777" w:rsidTr="007C3493">
        <w:tc>
          <w:tcPr>
            <w:tcW w:w="14430" w:type="dxa"/>
            <w:gridSpan w:val="6"/>
            <w:shd w:val="clear" w:color="auto" w:fill="auto"/>
          </w:tcPr>
          <w:p w14:paraId="2A26A4DB" w14:textId="5833D93D" w:rsidR="00095DED" w:rsidRPr="003A3E9E" w:rsidRDefault="00095DED" w:rsidP="00095DED">
            <w:pPr>
              <w:pStyle w:val="TAh0"/>
              <w:rPr>
                <w:rFonts w:cs="Arial"/>
                <w:sz w:val="16"/>
                <w:szCs w:val="16"/>
              </w:rPr>
            </w:pPr>
            <w:r w:rsidRPr="0070561D">
              <w:rPr>
                <w:rFonts w:cs="Arial"/>
                <w:sz w:val="16"/>
                <w:szCs w:val="16"/>
              </w:rPr>
              <w:t>No impact</w:t>
            </w:r>
          </w:p>
        </w:tc>
      </w:tr>
      <w:tr w:rsidR="00095DED" w:rsidRPr="00FF6D2A" w14:paraId="785F23F5" w14:textId="77777777" w:rsidTr="005C0FBD">
        <w:tc>
          <w:tcPr>
            <w:tcW w:w="14430" w:type="dxa"/>
            <w:gridSpan w:val="6"/>
            <w:shd w:val="clear" w:color="auto" w:fill="DEEAF6"/>
          </w:tcPr>
          <w:p w14:paraId="0D28FC2E" w14:textId="2F40FF2E" w:rsidR="00095DED" w:rsidRPr="0070561D" w:rsidRDefault="00095DED" w:rsidP="00095DED">
            <w:pPr>
              <w:pStyle w:val="TAh0"/>
              <w:rPr>
                <w:rFonts w:cs="Arial"/>
                <w:b/>
                <w:sz w:val="16"/>
                <w:szCs w:val="16"/>
              </w:rPr>
            </w:pPr>
            <w:r w:rsidRPr="0070561D">
              <w:rPr>
                <w:rFonts w:cs="Arial"/>
                <w:b/>
                <w:sz w:val="16"/>
                <w:szCs w:val="16"/>
              </w:rPr>
              <w:t>38.521-5 / 38.522 – NR NTN RF and performance test cases</w:t>
            </w:r>
          </w:p>
        </w:tc>
      </w:tr>
      <w:tr w:rsidR="00095DED" w:rsidRPr="003A3E9E" w14:paraId="39ECF3BD" w14:textId="77777777" w:rsidTr="005C0FBD">
        <w:tc>
          <w:tcPr>
            <w:tcW w:w="889" w:type="dxa"/>
            <w:shd w:val="clear" w:color="auto" w:fill="auto"/>
          </w:tcPr>
          <w:p w14:paraId="1A969E83" w14:textId="4CE3A91C" w:rsidR="00095DED" w:rsidRPr="003A3E9E" w:rsidRDefault="00095DED" w:rsidP="00095DED">
            <w:pPr>
              <w:pStyle w:val="TAh0"/>
              <w:rPr>
                <w:sz w:val="16"/>
                <w:szCs w:val="16"/>
                <w:lang w:val="en-US"/>
              </w:rPr>
            </w:pPr>
            <w:r w:rsidRPr="003A3E9E">
              <w:rPr>
                <w:sz w:val="16"/>
                <w:szCs w:val="16"/>
                <w:lang w:val="en-US"/>
              </w:rPr>
              <w:t>38.521-</w:t>
            </w:r>
            <w:r>
              <w:rPr>
                <w:sz w:val="16"/>
                <w:szCs w:val="16"/>
                <w:lang w:val="en-US"/>
              </w:rPr>
              <w:t>5</w:t>
            </w:r>
          </w:p>
        </w:tc>
        <w:tc>
          <w:tcPr>
            <w:tcW w:w="1360" w:type="dxa"/>
            <w:shd w:val="clear" w:color="auto" w:fill="auto"/>
          </w:tcPr>
          <w:p w14:paraId="1F4BC57C" w14:textId="1E124FBE" w:rsidR="00095DED" w:rsidRPr="0097769E" w:rsidRDefault="00095DED" w:rsidP="00095DED">
            <w:pPr>
              <w:pStyle w:val="TAh0"/>
              <w:rPr>
                <w:b/>
                <w:bCs/>
              </w:rPr>
            </w:pPr>
            <w:r w:rsidRPr="000D0DAE">
              <w:rPr>
                <w:b/>
                <w:bCs/>
              </w:rPr>
              <w:t>7.3.2_1</w:t>
            </w:r>
          </w:p>
        </w:tc>
        <w:tc>
          <w:tcPr>
            <w:tcW w:w="4129" w:type="dxa"/>
            <w:shd w:val="clear" w:color="auto" w:fill="auto"/>
          </w:tcPr>
          <w:p w14:paraId="38E3DADF" w14:textId="6DD40A1D" w:rsidR="00095DED" w:rsidRPr="00CF3C6A" w:rsidRDefault="00095DED" w:rsidP="00095DED">
            <w:pPr>
              <w:pStyle w:val="TAh0"/>
            </w:pPr>
            <w:r w:rsidRPr="00C5235A">
              <w:t>Reference sensitivity power level for XR</w:t>
            </w:r>
          </w:p>
        </w:tc>
        <w:tc>
          <w:tcPr>
            <w:tcW w:w="1361" w:type="dxa"/>
            <w:shd w:val="clear" w:color="auto" w:fill="auto"/>
          </w:tcPr>
          <w:p w14:paraId="18507907" w14:textId="77777777" w:rsidR="00095DED" w:rsidRPr="003A3E9E" w:rsidRDefault="00095DED" w:rsidP="00095DED">
            <w:pPr>
              <w:pStyle w:val="TAh0"/>
              <w:rPr>
                <w:rFonts w:cs="Arial"/>
                <w:b/>
                <w:color w:val="FF0000"/>
                <w:sz w:val="16"/>
                <w:szCs w:val="16"/>
              </w:rPr>
            </w:pPr>
          </w:p>
        </w:tc>
        <w:tc>
          <w:tcPr>
            <w:tcW w:w="4129" w:type="dxa"/>
            <w:shd w:val="clear" w:color="auto" w:fill="auto"/>
          </w:tcPr>
          <w:p w14:paraId="623FB71D" w14:textId="5D2E770B" w:rsidR="00095DED" w:rsidRPr="0097769E" w:rsidRDefault="00095DED" w:rsidP="00095DED">
            <w:pPr>
              <w:pStyle w:val="TAh0"/>
              <w:rPr>
                <w:color w:val="FF0000"/>
              </w:rPr>
            </w:pPr>
            <w:r w:rsidRPr="00C5235A">
              <w:rPr>
                <w:color w:val="FF0000"/>
              </w:rPr>
              <w:t>Reference sensitivity power level for flexible Tx-Rx frequency separation</w:t>
            </w:r>
          </w:p>
        </w:tc>
        <w:tc>
          <w:tcPr>
            <w:tcW w:w="2562" w:type="dxa"/>
            <w:shd w:val="clear" w:color="auto" w:fill="auto"/>
          </w:tcPr>
          <w:p w14:paraId="4160CEDE" w14:textId="77777777" w:rsidR="00095DED" w:rsidRPr="003A3E9E" w:rsidRDefault="00095DED" w:rsidP="00095DED">
            <w:pPr>
              <w:pStyle w:val="TAh0"/>
              <w:rPr>
                <w:rFonts w:cs="Arial"/>
                <w:sz w:val="16"/>
                <w:szCs w:val="16"/>
              </w:rPr>
            </w:pPr>
            <w:r w:rsidRPr="003A3E9E">
              <w:rPr>
                <w:rFonts w:cs="Arial"/>
                <w:sz w:val="16"/>
                <w:szCs w:val="16"/>
              </w:rPr>
              <w:t>Test case title updated</w:t>
            </w:r>
          </w:p>
        </w:tc>
      </w:tr>
      <w:tr w:rsidR="00095DED" w:rsidRPr="00FF6D2A" w14:paraId="0AE90428" w14:textId="77777777" w:rsidTr="005C0FBD">
        <w:tc>
          <w:tcPr>
            <w:tcW w:w="14430" w:type="dxa"/>
            <w:gridSpan w:val="6"/>
            <w:shd w:val="clear" w:color="auto" w:fill="DEEAF6"/>
          </w:tcPr>
          <w:p w14:paraId="6893D897" w14:textId="4614AB49" w:rsidR="00095DED" w:rsidRPr="0070561D" w:rsidRDefault="00095DED" w:rsidP="00095DED">
            <w:pPr>
              <w:pStyle w:val="TAh0"/>
              <w:rPr>
                <w:rFonts w:cs="Arial"/>
                <w:b/>
                <w:sz w:val="16"/>
                <w:szCs w:val="16"/>
              </w:rPr>
            </w:pPr>
            <w:r w:rsidRPr="0070561D">
              <w:rPr>
                <w:rFonts w:cs="Arial"/>
                <w:b/>
                <w:sz w:val="16"/>
                <w:szCs w:val="16"/>
              </w:rPr>
              <w:t>38.533 / 38.522 – EN-DC and NR RRM test cases / NR NTN RRM test cases</w:t>
            </w:r>
          </w:p>
        </w:tc>
      </w:tr>
      <w:tr w:rsidR="00095DED" w:rsidRPr="00FF6D2A" w14:paraId="21178A93" w14:textId="77777777" w:rsidTr="008E6CAA">
        <w:tc>
          <w:tcPr>
            <w:tcW w:w="14430" w:type="dxa"/>
            <w:gridSpan w:val="6"/>
            <w:shd w:val="clear" w:color="auto" w:fill="auto"/>
          </w:tcPr>
          <w:p w14:paraId="5784EA26" w14:textId="75EDE861" w:rsidR="00095DED" w:rsidRPr="0070561D" w:rsidRDefault="00095DED" w:rsidP="00095DED">
            <w:pPr>
              <w:pStyle w:val="TAh0"/>
              <w:rPr>
                <w:rFonts w:cs="Arial"/>
                <w:sz w:val="16"/>
                <w:szCs w:val="16"/>
              </w:rPr>
            </w:pPr>
            <w:r w:rsidRPr="0070561D">
              <w:rPr>
                <w:rFonts w:cs="Arial"/>
                <w:sz w:val="16"/>
                <w:szCs w:val="16"/>
              </w:rPr>
              <w:t>No impact</w:t>
            </w:r>
          </w:p>
        </w:tc>
      </w:tr>
      <w:tr w:rsidR="00095DED" w:rsidRPr="00FF6D2A" w14:paraId="5D64C2B9" w14:textId="77777777" w:rsidTr="005C0FBD">
        <w:tc>
          <w:tcPr>
            <w:tcW w:w="14430" w:type="dxa"/>
            <w:gridSpan w:val="6"/>
            <w:shd w:val="clear" w:color="auto" w:fill="DEEAF6"/>
          </w:tcPr>
          <w:p w14:paraId="50BF7E80" w14:textId="7C40D3E0" w:rsidR="00095DED" w:rsidRPr="0070561D" w:rsidRDefault="00095DED" w:rsidP="00095DED">
            <w:pPr>
              <w:pStyle w:val="TAh0"/>
              <w:rPr>
                <w:rFonts w:cs="Arial"/>
                <w:b/>
                <w:sz w:val="16"/>
                <w:szCs w:val="16"/>
              </w:rPr>
            </w:pPr>
            <w:r w:rsidRPr="0070561D">
              <w:rPr>
                <w:rFonts w:cs="Arial"/>
                <w:b/>
                <w:sz w:val="16"/>
                <w:szCs w:val="16"/>
              </w:rPr>
              <w:t>38.523-1 / 38.523-2 - 5GS protocol test cases</w:t>
            </w:r>
          </w:p>
        </w:tc>
      </w:tr>
      <w:tr w:rsidR="00095DED" w:rsidRPr="00FF6D2A" w14:paraId="0692852F" w14:textId="77777777" w:rsidTr="005C0FBD">
        <w:tc>
          <w:tcPr>
            <w:tcW w:w="889" w:type="dxa"/>
            <w:shd w:val="clear" w:color="auto" w:fill="auto"/>
          </w:tcPr>
          <w:p w14:paraId="11E30EF5" w14:textId="19BED3A8" w:rsidR="00095DED" w:rsidRPr="003035FF" w:rsidRDefault="00095DED" w:rsidP="00095DED">
            <w:pPr>
              <w:pStyle w:val="TAh0"/>
              <w:rPr>
                <w:sz w:val="16"/>
                <w:szCs w:val="16"/>
                <w:lang w:val="en-US"/>
              </w:rPr>
            </w:pPr>
            <w:r w:rsidRPr="003035FF">
              <w:rPr>
                <w:sz w:val="16"/>
                <w:szCs w:val="16"/>
                <w:lang w:val="en-US"/>
              </w:rPr>
              <w:t>38.523-1</w:t>
            </w:r>
          </w:p>
        </w:tc>
        <w:tc>
          <w:tcPr>
            <w:tcW w:w="1360" w:type="dxa"/>
            <w:shd w:val="clear" w:color="auto" w:fill="auto"/>
          </w:tcPr>
          <w:p w14:paraId="4EC1861A" w14:textId="5C27C1AB" w:rsidR="00095DED" w:rsidRPr="003035FF" w:rsidRDefault="00095DED" w:rsidP="00095DED">
            <w:pPr>
              <w:pStyle w:val="TAh0"/>
              <w:rPr>
                <w:rFonts w:cs="Arial"/>
                <w:b/>
                <w:sz w:val="16"/>
                <w:szCs w:val="16"/>
              </w:rPr>
            </w:pPr>
            <w:r w:rsidRPr="00E54DAA">
              <w:rPr>
                <w:b/>
                <w:sz w:val="16"/>
                <w:szCs w:val="16"/>
                <w:lang w:eastAsia="zh-CN"/>
              </w:rPr>
              <w:t>8.2.6.5.1</w:t>
            </w:r>
          </w:p>
        </w:tc>
        <w:tc>
          <w:tcPr>
            <w:tcW w:w="4129" w:type="dxa"/>
            <w:shd w:val="clear" w:color="auto" w:fill="auto"/>
          </w:tcPr>
          <w:p w14:paraId="71426DA8" w14:textId="44497CB9" w:rsidR="00095DED" w:rsidRPr="003035FF" w:rsidRDefault="00095DED" w:rsidP="00095DED">
            <w:pPr>
              <w:pStyle w:val="TAh0"/>
              <w:rPr>
                <w:rFonts w:cs="Arial"/>
                <w:sz w:val="16"/>
                <w:szCs w:val="16"/>
              </w:rPr>
            </w:pPr>
            <w:r w:rsidRPr="00A2100F">
              <w:rPr>
                <w:bCs/>
                <w:sz w:val="16"/>
                <w:szCs w:val="16"/>
                <w:lang w:eastAsia="zh-CN"/>
              </w:rPr>
              <w:t>UE Assistance Information / IDC / FDM assistance configuration / NR-DC</w:t>
            </w:r>
          </w:p>
        </w:tc>
        <w:tc>
          <w:tcPr>
            <w:tcW w:w="1361" w:type="dxa"/>
            <w:shd w:val="clear" w:color="auto" w:fill="auto"/>
          </w:tcPr>
          <w:p w14:paraId="1C75BA8C" w14:textId="6AB81CBC" w:rsidR="00095DED" w:rsidRPr="003035FF" w:rsidRDefault="00095DED" w:rsidP="00095DED">
            <w:pPr>
              <w:pStyle w:val="TAh0"/>
              <w:rPr>
                <w:rFonts w:cs="Arial"/>
                <w:b/>
                <w:color w:val="FF0000"/>
                <w:sz w:val="16"/>
                <w:szCs w:val="16"/>
              </w:rPr>
            </w:pPr>
          </w:p>
        </w:tc>
        <w:tc>
          <w:tcPr>
            <w:tcW w:w="4129" w:type="dxa"/>
            <w:shd w:val="clear" w:color="auto" w:fill="auto"/>
          </w:tcPr>
          <w:p w14:paraId="6B8251B7" w14:textId="2635DCDC" w:rsidR="00095DED" w:rsidRPr="003035FF" w:rsidRDefault="00095DED" w:rsidP="00095DED">
            <w:pPr>
              <w:pStyle w:val="TAh0"/>
              <w:rPr>
                <w:rFonts w:cs="Arial"/>
                <w:color w:val="FF0000"/>
                <w:sz w:val="16"/>
                <w:szCs w:val="16"/>
              </w:rPr>
            </w:pPr>
            <w:r>
              <w:rPr>
                <w:bCs/>
                <w:color w:val="FF0000"/>
                <w:sz w:val="16"/>
                <w:szCs w:val="16"/>
                <w:lang w:eastAsia="zh-CN"/>
              </w:rPr>
              <w:t>Void</w:t>
            </w:r>
          </w:p>
        </w:tc>
        <w:tc>
          <w:tcPr>
            <w:tcW w:w="2562" w:type="dxa"/>
            <w:shd w:val="clear" w:color="auto" w:fill="auto"/>
          </w:tcPr>
          <w:p w14:paraId="0185D6EA" w14:textId="7EBFA3DA" w:rsidR="00095DED" w:rsidRPr="003035FF" w:rsidRDefault="00095DED" w:rsidP="00095DED">
            <w:pPr>
              <w:pStyle w:val="TAh0"/>
              <w:rPr>
                <w:rFonts w:cs="Arial"/>
                <w:sz w:val="16"/>
                <w:szCs w:val="16"/>
              </w:rPr>
            </w:pPr>
            <w:r w:rsidRPr="003035FF">
              <w:rPr>
                <w:rFonts w:cs="Arial"/>
                <w:sz w:val="16"/>
                <w:szCs w:val="16"/>
              </w:rPr>
              <w:t>Test case</w:t>
            </w:r>
            <w:r>
              <w:rPr>
                <w:rFonts w:cs="Arial"/>
                <w:sz w:val="16"/>
                <w:szCs w:val="16"/>
              </w:rPr>
              <w:t xml:space="preserve"> removed</w:t>
            </w:r>
          </w:p>
        </w:tc>
      </w:tr>
      <w:tr w:rsidR="00095DED" w:rsidRPr="00FF6D2A" w14:paraId="08E01B8E" w14:textId="77777777" w:rsidTr="005C0FBD">
        <w:tc>
          <w:tcPr>
            <w:tcW w:w="14430" w:type="dxa"/>
            <w:gridSpan w:val="6"/>
            <w:shd w:val="clear" w:color="auto" w:fill="DEEAF6"/>
          </w:tcPr>
          <w:p w14:paraId="7361C56F" w14:textId="644565D6" w:rsidR="00095DED" w:rsidRPr="0070561D" w:rsidRDefault="00095DED" w:rsidP="00095DED">
            <w:pPr>
              <w:pStyle w:val="TAh0"/>
              <w:rPr>
                <w:rFonts w:cs="Arial"/>
                <w:b/>
                <w:sz w:val="16"/>
                <w:szCs w:val="16"/>
              </w:rPr>
            </w:pPr>
            <w:r w:rsidRPr="0070561D">
              <w:rPr>
                <w:rFonts w:cs="Arial"/>
                <w:b/>
                <w:sz w:val="16"/>
                <w:szCs w:val="16"/>
              </w:rPr>
              <w:t>51.010-1 / 51-010-2 – GERAN test cases</w:t>
            </w:r>
          </w:p>
        </w:tc>
      </w:tr>
      <w:tr w:rsidR="00095DED" w:rsidRPr="00FF6D2A" w14:paraId="721CC4A3" w14:textId="77777777" w:rsidTr="005C0FBD">
        <w:tc>
          <w:tcPr>
            <w:tcW w:w="14430" w:type="dxa"/>
            <w:gridSpan w:val="6"/>
            <w:shd w:val="clear" w:color="auto" w:fill="auto"/>
          </w:tcPr>
          <w:p w14:paraId="3C5709B9" w14:textId="77777777" w:rsidR="00095DED" w:rsidRPr="0070561D" w:rsidRDefault="00095DED" w:rsidP="00095DED">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92D2" w14:textId="77777777" w:rsidR="00173A12" w:rsidRDefault="00173A12">
      <w:r>
        <w:separator/>
      </w:r>
    </w:p>
  </w:endnote>
  <w:endnote w:type="continuationSeparator" w:id="0">
    <w:p w14:paraId="37F4B25C" w14:textId="77777777" w:rsidR="00173A12" w:rsidRDefault="0017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9DF0" w14:textId="77777777" w:rsidR="00173A12" w:rsidRDefault="00173A12">
      <w:r>
        <w:separator/>
      </w:r>
    </w:p>
  </w:footnote>
  <w:footnote w:type="continuationSeparator" w:id="0">
    <w:p w14:paraId="44267AE4" w14:textId="77777777" w:rsidR="00173A12" w:rsidRDefault="0017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06B3"/>
    <w:rsid w:val="0005191B"/>
    <w:rsid w:val="00052332"/>
    <w:rsid w:val="00052378"/>
    <w:rsid w:val="00052816"/>
    <w:rsid w:val="00052BF8"/>
    <w:rsid w:val="00053FBE"/>
    <w:rsid w:val="00054127"/>
    <w:rsid w:val="00057116"/>
    <w:rsid w:val="00060D30"/>
    <w:rsid w:val="000636DE"/>
    <w:rsid w:val="00065F74"/>
    <w:rsid w:val="000673E3"/>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61C6"/>
    <w:rsid w:val="000C697C"/>
    <w:rsid w:val="000C752D"/>
    <w:rsid w:val="000D0DAE"/>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6629"/>
    <w:rsid w:val="003371C5"/>
    <w:rsid w:val="0033740B"/>
    <w:rsid w:val="00342A80"/>
    <w:rsid w:val="00344158"/>
    <w:rsid w:val="00347B2D"/>
    <w:rsid w:val="00347F08"/>
    <w:rsid w:val="003518AA"/>
    <w:rsid w:val="00361059"/>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4783B"/>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3F"/>
    <w:rsid w:val="00622CE9"/>
    <w:rsid w:val="00622F99"/>
    <w:rsid w:val="00623D4F"/>
    <w:rsid w:val="00624D02"/>
    <w:rsid w:val="00624F13"/>
    <w:rsid w:val="00625121"/>
    <w:rsid w:val="00632C1E"/>
    <w:rsid w:val="00633999"/>
    <w:rsid w:val="006348C7"/>
    <w:rsid w:val="00635AB4"/>
    <w:rsid w:val="0064038A"/>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4CC0"/>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27DE"/>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D7CED"/>
    <w:rsid w:val="008E297A"/>
    <w:rsid w:val="008E3016"/>
    <w:rsid w:val="008E3418"/>
    <w:rsid w:val="008E344C"/>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C689D"/>
    <w:rsid w:val="009C6E1A"/>
    <w:rsid w:val="009C6FE6"/>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0A30"/>
    <w:rsid w:val="00A614B4"/>
    <w:rsid w:val="00A61ABD"/>
    <w:rsid w:val="00A656D1"/>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99"/>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33ABE"/>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44CB"/>
    <w:rsid w:val="00E85BCB"/>
    <w:rsid w:val="00E861B9"/>
    <w:rsid w:val="00E87A5E"/>
    <w:rsid w:val="00E90B85"/>
    <w:rsid w:val="00E93BBB"/>
    <w:rsid w:val="00E944B2"/>
    <w:rsid w:val="00E94DC6"/>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278</cp:revision>
  <cp:lastPrinted>2000-02-29T10:31:00Z</cp:lastPrinted>
  <dcterms:created xsi:type="dcterms:W3CDTF">2023-06-06T16:06:00Z</dcterms:created>
  <dcterms:modified xsi:type="dcterms:W3CDTF">2025-09-19T11:39:00Z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